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C74C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11091/005-3А (11091/005)-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C74CF" w:rsidRPr="004C74C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C74CF" w:rsidRPr="004C74C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C74CF" w:rsidRPr="004C74CF">
          <w:rPr>
            <w:rStyle w:val="aa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C74CF" w:rsidRPr="004C74CF">
          <w:rPr>
            <w:u w:val="single"/>
          </w:rPr>
          <w:t xml:space="preserve"> 11091/005-3А </w:t>
        </w:r>
        <w:r w:rsidR="004C74CF">
          <w:t xml:space="preserve">(11091/005)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C74CF" w:rsidRPr="004C74CF">
          <w:rPr>
            <w:rStyle w:val="aa"/>
          </w:rPr>
          <w:t xml:space="preserve"> Фельдшер-лаборант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C74CF" w:rsidRPr="004C74CF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C74CF" w:rsidRPr="004C74C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3F2D5F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3F2D5F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t xml:space="preserve">Комбинация веществ (Серная </w:t>
            </w:r>
            <w:r>
              <w:rPr>
                <w:i/>
              </w:rPr>
              <w:lastRenderedPageBreak/>
              <w:t>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lastRenderedPageBreak/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lastRenderedPageBreak/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C74C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11091/005-3А (11091/005)-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F2D5F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F2D5F" w:rsidRPr="004C53B3">
            <w:rPr>
              <w:rStyle w:val="ad"/>
              <w:sz w:val="20"/>
              <w:szCs w:val="20"/>
            </w:rPr>
            <w:fldChar w:fldCharType="separate"/>
          </w:r>
          <w:r w:rsidR="004C74CF">
            <w:rPr>
              <w:rStyle w:val="ad"/>
              <w:noProof/>
              <w:sz w:val="20"/>
              <w:szCs w:val="20"/>
            </w:rPr>
            <w:t>1</w:t>
          </w:r>
          <w:r w:rsidR="003F2D5F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C74CF" w:rsidRPr="004C74CF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A871E3D48241402591E72489A5A810A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5-3А (11091/005)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F510E15FB144A891C1ADF817CDD9D3"/>
    <w:docVar w:name="rm_id" w:val="117"/>
    <w:docVar w:name="rm_name" w:val=" Фельдшер-лаборант "/>
    <w:docVar w:name="rm_number" w:val=" 11091/005-3А (11091/005)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2738F0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738F0"/>
    <w:rsid w:val="002A3673"/>
    <w:rsid w:val="002E55C6"/>
    <w:rsid w:val="00305B2F"/>
    <w:rsid w:val="003367BB"/>
    <w:rsid w:val="00367816"/>
    <w:rsid w:val="003876C3"/>
    <w:rsid w:val="003C24DB"/>
    <w:rsid w:val="003F2D5F"/>
    <w:rsid w:val="00402CAC"/>
    <w:rsid w:val="00444410"/>
    <w:rsid w:val="004A47AD"/>
    <w:rsid w:val="004B7CEF"/>
    <w:rsid w:val="004C4DB2"/>
    <w:rsid w:val="004C53B3"/>
    <w:rsid w:val="004C74CF"/>
    <w:rsid w:val="00515B54"/>
    <w:rsid w:val="00563E94"/>
    <w:rsid w:val="00576095"/>
    <w:rsid w:val="005A3A36"/>
    <w:rsid w:val="005B466C"/>
    <w:rsid w:val="005B7FE8"/>
    <w:rsid w:val="005C0A9A"/>
    <w:rsid w:val="0063641C"/>
    <w:rsid w:val="0069682B"/>
    <w:rsid w:val="00697F7E"/>
    <w:rsid w:val="006B194C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B0CD6"/>
    <w:rsid w:val="008E68DE"/>
    <w:rsid w:val="0090588D"/>
    <w:rsid w:val="0092778A"/>
    <w:rsid w:val="009534CE"/>
    <w:rsid w:val="00966568"/>
    <w:rsid w:val="00A12349"/>
    <w:rsid w:val="00A5747D"/>
    <w:rsid w:val="00A91908"/>
    <w:rsid w:val="00AA4551"/>
    <w:rsid w:val="00AD14A4"/>
    <w:rsid w:val="00AD50E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DE59EA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2016-11-24T08:14:00Z</dcterms:created>
  <dcterms:modified xsi:type="dcterms:W3CDTF">2016-11-25T06:19:00Z</dcterms:modified>
</cp:coreProperties>
</file>